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9A5" w:rsidRDefault="006409A5">
      <w:pPr>
        <w:pStyle w:val="1"/>
        <w:jc w:val="center"/>
        <w:rPr>
          <w:bCs w:val="0"/>
          <w:sz w:val="28"/>
        </w:rPr>
      </w:pPr>
      <w:bookmarkStart w:id="0" w:name="pr02"/>
    </w:p>
    <w:bookmarkEnd w:id="0"/>
    <w:p w:rsidR="008438AB" w:rsidRPr="006A36D8" w:rsidRDefault="004313DD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</w:t>
      </w:r>
      <w:r w:rsidR="008438AB">
        <w:rPr>
          <w:sz w:val="22"/>
          <w:szCs w:val="25"/>
        </w:rPr>
        <w:t xml:space="preserve"> </w:t>
      </w:r>
      <w:r w:rsidR="008438AB" w:rsidRPr="006A36D8">
        <w:rPr>
          <w:sz w:val="22"/>
          <w:szCs w:val="25"/>
        </w:rPr>
        <w:t>Приложение</w:t>
      </w:r>
      <w:r w:rsidR="008438AB">
        <w:rPr>
          <w:sz w:val="22"/>
          <w:szCs w:val="25"/>
        </w:rPr>
        <w:t xml:space="preserve">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  <w:t xml:space="preserve"> </w:t>
      </w:r>
      <w:r w:rsidRPr="006A36D8">
        <w:rPr>
          <w:sz w:val="22"/>
          <w:szCs w:val="25"/>
        </w:rPr>
        <w:t xml:space="preserve">к приказу </w:t>
      </w:r>
      <w:proofErr w:type="gramStart"/>
      <w:r>
        <w:rPr>
          <w:sz w:val="22"/>
          <w:szCs w:val="25"/>
        </w:rPr>
        <w:t>Межрайонной</w:t>
      </w:r>
      <w:proofErr w:type="gramEnd"/>
      <w:r>
        <w:rPr>
          <w:sz w:val="22"/>
          <w:szCs w:val="25"/>
        </w:rPr>
        <w:t xml:space="preserve"> ИФНС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России №10 по </w:t>
      </w:r>
      <w:proofErr w:type="gramStart"/>
      <w:r>
        <w:rPr>
          <w:sz w:val="22"/>
          <w:szCs w:val="25"/>
        </w:rPr>
        <w:t>Ставропольскому</w:t>
      </w:r>
      <w:proofErr w:type="gramEnd"/>
    </w:p>
    <w:p w:rsidR="008438AB" w:rsidRPr="006A36D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</w:t>
      </w:r>
      <w:r w:rsidRPr="006A36D8">
        <w:rPr>
          <w:sz w:val="22"/>
          <w:szCs w:val="25"/>
        </w:rPr>
        <w:t>краю</w:t>
      </w:r>
    </w:p>
    <w:p w:rsidR="008438AB" w:rsidRPr="00532EDE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color w:val="FF0000"/>
          <w:sz w:val="22"/>
          <w:szCs w:val="25"/>
        </w:rPr>
      </w:pPr>
      <w:r>
        <w:rPr>
          <w:sz w:val="22"/>
          <w:szCs w:val="25"/>
        </w:rPr>
        <w:tab/>
        <w:t xml:space="preserve">  </w:t>
      </w:r>
      <w:r w:rsidRPr="006A36D8">
        <w:rPr>
          <w:sz w:val="22"/>
          <w:szCs w:val="25"/>
        </w:rPr>
        <w:t xml:space="preserve">от </w:t>
      </w:r>
      <w:r>
        <w:rPr>
          <w:sz w:val="22"/>
          <w:szCs w:val="25"/>
        </w:rPr>
        <w:t xml:space="preserve">  </w:t>
      </w:r>
      <w:r w:rsidR="003747C7">
        <w:rPr>
          <w:color w:val="FF0000"/>
          <w:sz w:val="22"/>
          <w:szCs w:val="25"/>
        </w:rPr>
        <w:t>1</w:t>
      </w:r>
      <w:r w:rsidR="00C0450D">
        <w:rPr>
          <w:color w:val="FF0000"/>
          <w:sz w:val="22"/>
          <w:szCs w:val="25"/>
        </w:rPr>
        <w:t>1</w:t>
      </w:r>
      <w:r w:rsidR="009B3CCB">
        <w:rPr>
          <w:color w:val="FF0000"/>
          <w:sz w:val="22"/>
          <w:szCs w:val="25"/>
        </w:rPr>
        <w:t>.</w:t>
      </w:r>
      <w:r w:rsidR="003747C7">
        <w:rPr>
          <w:color w:val="FF0000"/>
          <w:sz w:val="22"/>
          <w:szCs w:val="25"/>
        </w:rPr>
        <w:t>10</w:t>
      </w:r>
      <w:r w:rsidR="009B3CCB">
        <w:rPr>
          <w:color w:val="FF0000"/>
          <w:sz w:val="22"/>
          <w:szCs w:val="25"/>
        </w:rPr>
        <w:t>.2019</w:t>
      </w:r>
      <w:r>
        <w:rPr>
          <w:color w:val="FF0000"/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 № 01-0</w:t>
      </w:r>
      <w:r>
        <w:rPr>
          <w:sz w:val="22"/>
          <w:szCs w:val="25"/>
        </w:rPr>
        <w:t>8/</w:t>
      </w:r>
      <w:r w:rsidR="004313DD">
        <w:rPr>
          <w:sz w:val="22"/>
          <w:szCs w:val="25"/>
        </w:rPr>
        <w:t>194</w:t>
      </w:r>
    </w:p>
    <w:p w:rsidR="008438AB" w:rsidRPr="004A69A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rPr>
          <w:color w:val="FF0000"/>
          <w:sz w:val="22"/>
          <w:szCs w:val="25"/>
        </w:rPr>
      </w:pPr>
    </w:p>
    <w:p w:rsidR="008438AB" w:rsidRPr="00642132" w:rsidRDefault="008438AB" w:rsidP="008438AB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>
        <w:rPr>
          <w:b/>
          <w:sz w:val="25"/>
          <w:szCs w:val="25"/>
        </w:rPr>
        <w:t>ей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8438AB" w:rsidRPr="00642132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№ </w:t>
      </w:r>
      <w:r w:rsidRPr="00FC01A7">
        <w:rPr>
          <w:b/>
          <w:sz w:val="25"/>
          <w:szCs w:val="25"/>
        </w:rPr>
        <w:t>10</w:t>
      </w:r>
      <w:r>
        <w:rPr>
          <w:b/>
          <w:sz w:val="25"/>
          <w:szCs w:val="25"/>
        </w:rPr>
        <w:t xml:space="preserve"> по Ставропольскому краю</w:t>
      </w: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Межрайонная инспекция Федеральной налоговой службы № </w:t>
      </w:r>
      <w:r w:rsidRPr="002B6014">
        <w:rPr>
          <w:sz w:val="25"/>
          <w:szCs w:val="25"/>
        </w:rPr>
        <w:t>10</w:t>
      </w:r>
      <w:r>
        <w:rPr>
          <w:sz w:val="25"/>
          <w:szCs w:val="25"/>
        </w:rPr>
        <w:t xml:space="preserve"> по Ставропольскому краю</w:t>
      </w:r>
      <w:r w:rsidRPr="00642132">
        <w:rPr>
          <w:sz w:val="25"/>
          <w:szCs w:val="25"/>
        </w:rPr>
        <w:t xml:space="preserve"> в лице</w:t>
      </w:r>
      <w:r>
        <w:rPr>
          <w:sz w:val="25"/>
          <w:szCs w:val="25"/>
        </w:rPr>
        <w:t xml:space="preserve"> </w:t>
      </w:r>
      <w:r w:rsidRPr="000A3E8A">
        <w:rPr>
          <w:color w:val="FF0000"/>
          <w:sz w:val="25"/>
          <w:szCs w:val="25"/>
        </w:rPr>
        <w:t xml:space="preserve">начальника </w:t>
      </w:r>
      <w:r>
        <w:rPr>
          <w:color w:val="FF0000"/>
          <w:sz w:val="25"/>
          <w:szCs w:val="25"/>
        </w:rPr>
        <w:t>Сурковой Светланы Петровны</w:t>
      </w:r>
      <w:r w:rsidRPr="00642132">
        <w:rPr>
          <w:sz w:val="25"/>
          <w:szCs w:val="25"/>
        </w:rPr>
        <w:t>, действующе</w:t>
      </w:r>
      <w:r>
        <w:rPr>
          <w:sz w:val="25"/>
          <w:szCs w:val="25"/>
        </w:rPr>
        <w:t xml:space="preserve">й </w:t>
      </w:r>
      <w:r w:rsidRPr="00642132">
        <w:rPr>
          <w:sz w:val="25"/>
          <w:szCs w:val="25"/>
        </w:rPr>
        <w:t xml:space="preserve">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№10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по Ставропольскому  краю </w:t>
      </w:r>
      <w:r w:rsidR="009B3CCB">
        <w:rPr>
          <w:sz w:val="25"/>
          <w:szCs w:val="25"/>
        </w:rPr>
        <w:t>01</w:t>
      </w:r>
      <w:r>
        <w:rPr>
          <w:sz w:val="25"/>
          <w:szCs w:val="25"/>
        </w:rPr>
        <w:t xml:space="preserve"> </w:t>
      </w:r>
      <w:r w:rsidR="009B3CCB">
        <w:rPr>
          <w:sz w:val="25"/>
          <w:szCs w:val="25"/>
        </w:rPr>
        <w:t>апреля</w:t>
      </w:r>
      <w:r>
        <w:rPr>
          <w:sz w:val="25"/>
          <w:szCs w:val="25"/>
        </w:rPr>
        <w:t xml:space="preserve"> 201</w:t>
      </w:r>
      <w:r w:rsidR="009B3CCB">
        <w:rPr>
          <w:sz w:val="25"/>
          <w:szCs w:val="25"/>
        </w:rPr>
        <w:t>9</w:t>
      </w:r>
      <w:r>
        <w:rPr>
          <w:sz w:val="25"/>
          <w:szCs w:val="25"/>
        </w:rPr>
        <w:t xml:space="preserve">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>
        <w:rPr>
          <w:sz w:val="25"/>
          <w:szCs w:val="25"/>
        </w:rPr>
        <w:t xml:space="preserve">ых </w:t>
      </w:r>
      <w:r w:rsidRPr="00642132">
        <w:rPr>
          <w:sz w:val="25"/>
          <w:szCs w:val="25"/>
        </w:rPr>
        <w:t>должност</w:t>
      </w:r>
      <w:r>
        <w:rPr>
          <w:sz w:val="25"/>
          <w:szCs w:val="25"/>
        </w:rPr>
        <w:t>ей государственной гражданской службы</w:t>
      </w:r>
      <w:r w:rsidRPr="00642132">
        <w:rPr>
          <w:sz w:val="25"/>
          <w:szCs w:val="25"/>
        </w:rPr>
        <w:t>:</w:t>
      </w:r>
      <w:proofErr w:type="gramEnd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786"/>
        <w:gridCol w:w="1275"/>
        <w:gridCol w:w="2977"/>
        <w:gridCol w:w="2552"/>
      </w:tblGrid>
      <w:tr w:rsidR="008438AB" w:rsidRPr="00F832B8" w:rsidTr="009B3CCB">
        <w:trPr>
          <w:tblHeader/>
        </w:trPr>
        <w:tc>
          <w:tcPr>
            <w:tcW w:w="1583" w:type="dxa"/>
            <w:shd w:val="clear" w:color="auto" w:fill="auto"/>
            <w:vAlign w:val="center"/>
          </w:tcPr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8438AB" w:rsidRPr="00F832B8" w:rsidRDefault="008438AB" w:rsidP="00B015C4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38AB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2552" w:type="dxa"/>
          </w:tcPr>
          <w:p w:rsidR="008438AB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  <w:p w:rsidR="008438AB" w:rsidRPr="007F3C8B" w:rsidRDefault="008438AB" w:rsidP="00B015C4">
            <w:pPr>
              <w:rPr>
                <w:sz w:val="18"/>
                <w:szCs w:val="18"/>
              </w:rPr>
            </w:pPr>
          </w:p>
          <w:p w:rsidR="008438AB" w:rsidRPr="007F3C8B" w:rsidRDefault="008438AB" w:rsidP="00B015C4">
            <w:pPr>
              <w:tabs>
                <w:tab w:val="left" w:pos="2235"/>
              </w:tabs>
              <w:rPr>
                <w:sz w:val="18"/>
                <w:szCs w:val="18"/>
              </w:rPr>
            </w:pPr>
          </w:p>
        </w:tc>
      </w:tr>
      <w:tr w:rsidR="008438AB" w:rsidRPr="00F832B8" w:rsidTr="009B3CCB">
        <w:tc>
          <w:tcPr>
            <w:tcW w:w="1583" w:type="dxa"/>
            <w:shd w:val="clear" w:color="auto" w:fill="auto"/>
            <w:vAlign w:val="center"/>
          </w:tcPr>
          <w:p w:rsidR="003747C7" w:rsidRDefault="008438AB" w:rsidP="003747C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Отдел </w:t>
            </w:r>
            <w:proofErr w:type="gramStart"/>
            <w:r w:rsidR="003747C7">
              <w:rPr>
                <w:snapToGrid w:val="0"/>
                <w:sz w:val="20"/>
                <w:szCs w:val="20"/>
              </w:rPr>
              <w:t>выездных</w:t>
            </w:r>
            <w:proofErr w:type="gramEnd"/>
          </w:p>
          <w:p w:rsidR="008438AB" w:rsidRDefault="003747C7" w:rsidP="003747C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поверок 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8438AB" w:rsidRDefault="003747C7" w:rsidP="00374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</w:t>
            </w:r>
            <w:r w:rsidR="008438AB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38AB" w:rsidRDefault="008438AB" w:rsidP="00B015C4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38AB" w:rsidRPr="005D6CA9" w:rsidRDefault="003747C7" w:rsidP="00B015C4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3747C7">
              <w:rPr>
                <w:sz w:val="18"/>
                <w:szCs w:val="18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</w:t>
            </w:r>
            <w:r w:rsidR="008438AB" w:rsidRPr="005D6CA9">
              <w:rPr>
                <w:color w:val="000000"/>
                <w:sz w:val="18"/>
                <w:szCs w:val="18"/>
              </w:rPr>
              <w:t>.</w:t>
            </w:r>
          </w:p>
          <w:p w:rsidR="008438AB" w:rsidRPr="005D6CA9" w:rsidRDefault="008438AB" w:rsidP="00B015C4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38AB" w:rsidRPr="00AC7F58" w:rsidRDefault="008438AB" w:rsidP="00B015C4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3747C7" w:rsidRPr="003747C7" w:rsidRDefault="003747C7" w:rsidP="003747C7">
            <w:pPr>
              <w:tabs>
                <w:tab w:val="left" w:pos="2520"/>
              </w:tabs>
              <w:rPr>
                <w:sz w:val="18"/>
                <w:szCs w:val="18"/>
              </w:rPr>
            </w:pPr>
            <w:r w:rsidRPr="003747C7">
              <w:rPr>
                <w:sz w:val="18"/>
                <w:szCs w:val="18"/>
              </w:rPr>
              <w:t>1. Письменное тестирование.</w:t>
            </w:r>
          </w:p>
          <w:p w:rsidR="003747C7" w:rsidRPr="003747C7" w:rsidRDefault="003747C7" w:rsidP="003747C7">
            <w:pPr>
              <w:tabs>
                <w:tab w:val="left" w:pos="2520"/>
              </w:tabs>
              <w:rPr>
                <w:sz w:val="18"/>
                <w:szCs w:val="18"/>
              </w:rPr>
            </w:pPr>
            <w:r w:rsidRPr="003747C7">
              <w:rPr>
                <w:sz w:val="18"/>
                <w:szCs w:val="18"/>
              </w:rPr>
              <w:t>2. Индивидуальное собеседование.</w:t>
            </w:r>
          </w:p>
          <w:p w:rsidR="008438AB" w:rsidRPr="005D6CA9" w:rsidRDefault="003747C7" w:rsidP="00D103CE">
            <w:pPr>
              <w:tabs>
                <w:tab w:val="left" w:pos="2520"/>
              </w:tabs>
              <w:rPr>
                <w:sz w:val="18"/>
                <w:szCs w:val="18"/>
              </w:rPr>
            </w:pPr>
            <w:r w:rsidRPr="003747C7">
              <w:rPr>
                <w:sz w:val="18"/>
                <w:szCs w:val="18"/>
              </w:rPr>
              <w:t xml:space="preserve">3. Написание реферата. Тема: </w:t>
            </w:r>
            <w:r w:rsidRPr="00D103CE">
              <w:rPr>
                <w:sz w:val="18"/>
                <w:szCs w:val="18"/>
              </w:rPr>
              <w:t>«</w:t>
            </w:r>
            <w:r w:rsidR="00D103CE" w:rsidRPr="00D103CE">
              <w:rPr>
                <w:sz w:val="18"/>
                <w:szCs w:val="18"/>
              </w:rPr>
              <w:t>Налоговая база, начисление НДС, вычеты, отчетность и перечисления в бюджет</w:t>
            </w:r>
            <w:r w:rsidRPr="00D103CE">
              <w:rPr>
                <w:sz w:val="18"/>
                <w:szCs w:val="18"/>
              </w:rPr>
              <w:t>»</w:t>
            </w:r>
          </w:p>
        </w:tc>
      </w:tr>
      <w:tr w:rsidR="008438AB" w:rsidRPr="00F832B8" w:rsidTr="009B3CCB">
        <w:tc>
          <w:tcPr>
            <w:tcW w:w="1583" w:type="dxa"/>
            <w:shd w:val="clear" w:color="auto" w:fill="auto"/>
            <w:vAlign w:val="center"/>
          </w:tcPr>
          <w:p w:rsidR="008438AB" w:rsidRDefault="008438AB" w:rsidP="00B015C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камеральных проверок №3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8438AB" w:rsidRDefault="009B3CCB" w:rsidP="00B01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438AB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38AB" w:rsidRDefault="008438AB" w:rsidP="00B015C4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38AB" w:rsidRDefault="008438AB" w:rsidP="00B015C4">
            <w:pPr>
              <w:tabs>
                <w:tab w:val="left" w:pos="2520"/>
              </w:tabs>
              <w:jc w:val="both"/>
              <w:rPr>
                <w:color w:val="000000"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8438AB" w:rsidRPr="005D6CA9" w:rsidRDefault="008438AB" w:rsidP="00B015C4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  <w:p w:rsidR="008438AB" w:rsidRPr="005D6CA9" w:rsidRDefault="008438AB" w:rsidP="00B015C4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38AB" w:rsidRPr="00404189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8438AB" w:rsidRPr="005D6CA9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</w:tbl>
    <w:p w:rsidR="008438AB" w:rsidRPr="00A062E4" w:rsidRDefault="008438AB" w:rsidP="008438AB"/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Денежное содержание федеральных государственных гражданских служащих </w:t>
      </w: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Межрайонной инспекции Ф</w:t>
      </w:r>
      <w:r>
        <w:rPr>
          <w:sz w:val="25"/>
          <w:szCs w:val="25"/>
        </w:rPr>
        <w:t>едеральной налоговой службы № 10</w:t>
      </w:r>
    </w:p>
    <w:p w:rsidR="008438AB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по Ставропольскому краю состоит </w:t>
      </w:r>
      <w:proofErr w:type="gramStart"/>
      <w:r w:rsidRPr="00FC01A7">
        <w:rPr>
          <w:sz w:val="25"/>
          <w:szCs w:val="25"/>
        </w:rPr>
        <w:t>из</w:t>
      </w:r>
      <w:proofErr w:type="gramEnd"/>
      <w:r w:rsidRPr="00FC01A7">
        <w:rPr>
          <w:sz w:val="25"/>
          <w:szCs w:val="25"/>
        </w:rPr>
        <w:t>:</w:t>
      </w:r>
    </w:p>
    <w:p w:rsidR="003747C7" w:rsidRDefault="003747C7" w:rsidP="008438AB">
      <w:pPr>
        <w:ind w:firstLine="709"/>
        <w:jc w:val="center"/>
        <w:rPr>
          <w:sz w:val="25"/>
          <w:szCs w:val="25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2830"/>
        <w:gridCol w:w="3261"/>
      </w:tblGrid>
      <w:tr w:rsidR="003747C7" w:rsidRPr="0011554A" w:rsidTr="003747C7">
        <w:trPr>
          <w:trHeight w:val="397"/>
        </w:trPr>
        <w:tc>
          <w:tcPr>
            <w:tcW w:w="2006" w:type="pct"/>
            <w:tcBorders>
              <w:tr2bl w:val="nil"/>
            </w:tcBorders>
            <w:shd w:val="clear" w:color="auto" w:fill="auto"/>
          </w:tcPr>
          <w:p w:rsidR="003747C7" w:rsidRPr="00117C26" w:rsidRDefault="003747C7" w:rsidP="00322BBE">
            <w:pPr>
              <w:jc w:val="center"/>
              <w:rPr>
                <w:highlight w:val="yellow"/>
              </w:rPr>
            </w:pPr>
          </w:p>
        </w:tc>
        <w:tc>
          <w:tcPr>
            <w:tcW w:w="1391" w:type="pct"/>
          </w:tcPr>
          <w:p w:rsidR="003747C7" w:rsidRPr="00AA5763" w:rsidRDefault="003747C7" w:rsidP="00322BB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AA5763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603" w:type="pct"/>
            <w:vAlign w:val="center"/>
          </w:tcPr>
          <w:p w:rsidR="003747C7" w:rsidRPr="0011554A" w:rsidRDefault="003747C7" w:rsidP="00322BBE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3747C7" w:rsidRPr="00584BDA" w:rsidTr="003747C7">
        <w:tc>
          <w:tcPr>
            <w:tcW w:w="2006" w:type="pct"/>
            <w:shd w:val="clear" w:color="auto" w:fill="auto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91" w:type="pct"/>
            <w:vAlign w:val="center"/>
          </w:tcPr>
          <w:p w:rsidR="003747C7" w:rsidRPr="00AA5763" w:rsidRDefault="003747C7" w:rsidP="003747C7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472</w:t>
            </w:r>
            <w:r w:rsidRPr="00AA5763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603" w:type="pct"/>
            <w:vAlign w:val="center"/>
          </w:tcPr>
          <w:p w:rsidR="003747C7" w:rsidRPr="00584BDA" w:rsidRDefault="003747C7" w:rsidP="00374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4379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3747C7" w:rsidRPr="00584BDA" w:rsidTr="003747C7">
        <w:trPr>
          <w:trHeight w:val="657"/>
        </w:trPr>
        <w:tc>
          <w:tcPr>
            <w:tcW w:w="2006" w:type="pct"/>
            <w:shd w:val="clear" w:color="auto" w:fill="auto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391" w:type="pct"/>
            <w:vAlign w:val="center"/>
          </w:tcPr>
          <w:p w:rsidR="003747C7" w:rsidRPr="00AA5763" w:rsidRDefault="003747C7" w:rsidP="003747C7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735</w:t>
            </w:r>
            <w:r w:rsidRPr="00AA5763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03" w:type="pct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3CF4">
              <w:rPr>
                <w:sz w:val="20"/>
                <w:szCs w:val="20"/>
              </w:rPr>
              <w:t>280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3747C7" w:rsidRPr="00584BDA" w:rsidRDefault="003747C7" w:rsidP="002D3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3CF4">
              <w:rPr>
                <w:sz w:val="20"/>
                <w:szCs w:val="20"/>
              </w:rPr>
              <w:t>371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3747C7" w:rsidRPr="00584BDA" w:rsidTr="003747C7">
        <w:tc>
          <w:tcPr>
            <w:tcW w:w="2006" w:type="pct"/>
            <w:shd w:val="clear" w:color="auto" w:fill="auto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91" w:type="pct"/>
            <w:vAlign w:val="center"/>
          </w:tcPr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 30%</w:t>
            </w:r>
          </w:p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603" w:type="pct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3747C7" w:rsidRPr="00584BDA" w:rsidTr="003747C7">
        <w:tc>
          <w:tcPr>
            <w:tcW w:w="2006" w:type="pct"/>
            <w:shd w:val="clear" w:color="auto" w:fill="auto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Ежемесячной надбавки к должностному окладу за особые условия государственной </w:t>
            </w:r>
            <w:r w:rsidRPr="00584BDA">
              <w:rPr>
                <w:sz w:val="20"/>
                <w:szCs w:val="20"/>
              </w:rPr>
              <w:lastRenderedPageBreak/>
              <w:t>гражданской службы Российской Федерации</w:t>
            </w:r>
          </w:p>
        </w:tc>
        <w:tc>
          <w:tcPr>
            <w:tcW w:w="1391" w:type="pct"/>
            <w:vAlign w:val="center"/>
          </w:tcPr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lastRenderedPageBreak/>
              <w:t xml:space="preserve">90-120% </w:t>
            </w:r>
          </w:p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603" w:type="pct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3747C7" w:rsidRPr="00584BDA" w:rsidTr="003747C7">
        <w:trPr>
          <w:trHeight w:val="751"/>
        </w:trPr>
        <w:tc>
          <w:tcPr>
            <w:tcW w:w="2006" w:type="pct"/>
            <w:shd w:val="clear" w:color="auto" w:fill="auto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91" w:type="pct"/>
          </w:tcPr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</w:p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-</w:t>
            </w:r>
          </w:p>
        </w:tc>
        <w:tc>
          <w:tcPr>
            <w:tcW w:w="1603" w:type="pct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3747C7" w:rsidRPr="00584BDA" w:rsidTr="003747C7">
        <w:tc>
          <w:tcPr>
            <w:tcW w:w="2006" w:type="pct"/>
            <w:shd w:val="clear" w:color="auto" w:fill="auto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391" w:type="pct"/>
            <w:vAlign w:val="center"/>
          </w:tcPr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03" w:type="pct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3747C7" w:rsidRPr="00584BDA" w:rsidTr="003747C7">
        <w:tc>
          <w:tcPr>
            <w:tcW w:w="2006" w:type="pct"/>
            <w:shd w:val="clear" w:color="auto" w:fill="auto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391" w:type="pct"/>
            <w:vAlign w:val="center"/>
          </w:tcPr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1</w:t>
            </w:r>
          </w:p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должностной</w:t>
            </w:r>
          </w:p>
          <w:p w:rsidR="003747C7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оклад</w:t>
            </w:r>
          </w:p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pct"/>
            <w:vAlign w:val="center"/>
          </w:tcPr>
          <w:p w:rsidR="003747C7" w:rsidRDefault="003747C7" w:rsidP="003747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  <w:r w:rsidRPr="00584BDA">
              <w:rPr>
                <w:sz w:val="20"/>
                <w:szCs w:val="20"/>
              </w:rPr>
              <w:t>1</w:t>
            </w:r>
          </w:p>
          <w:p w:rsidR="003747C7" w:rsidRPr="00584BDA" w:rsidRDefault="003747C7" w:rsidP="003747C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должностной оклад</w:t>
            </w:r>
          </w:p>
        </w:tc>
      </w:tr>
      <w:tr w:rsidR="003747C7" w:rsidRPr="00584BDA" w:rsidTr="003747C7">
        <w:tc>
          <w:tcPr>
            <w:tcW w:w="2006" w:type="pct"/>
            <w:shd w:val="clear" w:color="auto" w:fill="auto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391" w:type="pct"/>
            <w:vAlign w:val="center"/>
          </w:tcPr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03" w:type="pct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747C7" w:rsidRPr="00584BDA" w:rsidTr="003747C7">
        <w:tc>
          <w:tcPr>
            <w:tcW w:w="2006" w:type="pct"/>
            <w:shd w:val="clear" w:color="auto" w:fill="auto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391" w:type="pct"/>
            <w:vAlign w:val="center"/>
          </w:tcPr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03" w:type="pct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747C7" w:rsidRPr="00584BDA" w:rsidTr="003747C7">
        <w:tc>
          <w:tcPr>
            <w:tcW w:w="2006" w:type="pct"/>
            <w:shd w:val="clear" w:color="auto" w:fill="auto"/>
            <w:vAlign w:val="center"/>
          </w:tcPr>
          <w:p w:rsidR="003747C7" w:rsidRPr="00584BDA" w:rsidRDefault="003747C7" w:rsidP="00322BBE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91" w:type="pct"/>
          </w:tcPr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pct"/>
          </w:tcPr>
          <w:p w:rsidR="003747C7" w:rsidRPr="00AA5763" w:rsidRDefault="003747C7" w:rsidP="00322BB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</w:p>
    <w:p w:rsidR="008438AB" w:rsidRDefault="008438AB" w:rsidP="008438AB">
      <w:pPr>
        <w:ind w:right="-2" w:firstLine="720"/>
        <w:jc w:val="both"/>
      </w:pPr>
      <w:bookmarkStart w:id="1" w:name="sub_1022"/>
    </w:p>
    <w:p w:rsidR="008438AB" w:rsidRPr="0091620E" w:rsidRDefault="008438AB" w:rsidP="008438AB">
      <w:pPr>
        <w:ind w:right="-2" w:firstLine="720"/>
        <w:jc w:val="both"/>
      </w:pPr>
      <w:r w:rsidRPr="00135719">
        <w:t>Место</w:t>
      </w:r>
      <w:r w:rsidRPr="008C41CE">
        <w:rPr>
          <w:color w:val="FF0000"/>
        </w:rPr>
        <w:t xml:space="preserve"> </w:t>
      </w:r>
      <w:r w:rsidRPr="008C41CE">
        <w:t>прохождения государственной гражданской службы:</w:t>
      </w:r>
      <w:r w:rsidRPr="00135719">
        <w:t xml:space="preserve"> </w:t>
      </w:r>
      <w:r>
        <w:t>Ставропольский край,              г. Ессентуки</w:t>
      </w:r>
      <w:r w:rsidRPr="00FC73A4">
        <w:t>, ул. </w:t>
      </w:r>
      <w:r>
        <w:t xml:space="preserve">Никольская </w:t>
      </w:r>
      <w:r w:rsidRPr="00FC73A4">
        <w:t> 3</w:t>
      </w:r>
      <w:r>
        <w:t>,Межрайонная ИФНС России №10 по Ставропольскому краю.</w:t>
      </w:r>
    </w:p>
    <w:p w:rsidR="008438AB" w:rsidRPr="00135719" w:rsidRDefault="008438AB" w:rsidP="008438AB">
      <w:pPr>
        <w:tabs>
          <w:tab w:val="left" w:pos="3600"/>
        </w:tabs>
        <w:ind w:right="-2" w:firstLine="709"/>
        <w:jc w:val="both"/>
      </w:pPr>
      <w:r w:rsidRPr="00135719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</w:t>
      </w:r>
      <w:r>
        <w:t>иложен к настоящему объявлению.</w:t>
      </w:r>
    </w:p>
    <w:p w:rsidR="008438AB" w:rsidRPr="00135719" w:rsidRDefault="008438AB" w:rsidP="008438AB">
      <w:pPr>
        <w:tabs>
          <w:tab w:val="left" w:pos="3600"/>
        </w:tabs>
        <w:ind w:right="-2" w:firstLine="709"/>
        <w:jc w:val="both"/>
      </w:pPr>
      <w:proofErr w:type="gramStart"/>
      <w:r w:rsidRPr="00135719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8438AB" w:rsidRPr="00135719" w:rsidRDefault="008438AB" w:rsidP="008438AB">
      <w:pPr>
        <w:tabs>
          <w:tab w:val="left" w:pos="3600"/>
        </w:tabs>
        <w:ind w:right="-2" w:firstLine="709"/>
        <w:jc w:val="both"/>
      </w:pP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Для участия в конкурсе </w:t>
      </w:r>
      <w:r w:rsidRPr="00135719">
        <w:rPr>
          <w:b/>
          <w:u w:val="single"/>
        </w:rPr>
        <w:t>гражданин</w:t>
      </w:r>
      <w:r w:rsidRPr="00135719">
        <w:rPr>
          <w:u w:val="single"/>
        </w:rPr>
        <w:t xml:space="preserve"> </w:t>
      </w:r>
      <w:r w:rsidRPr="00135719">
        <w:t xml:space="preserve">представляет следующие документы: 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личное заявление (приложение №1 к объявлению);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документы, подтверждающие необходимое профессиональное образование, стаж работы и квалификацию:</w:t>
      </w: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35719">
        <w:rPr>
          <w:b/>
          <w:u w:val="single"/>
        </w:rPr>
        <w:t>заверенную нотариально или кадровой службой по месту работы (службы)</w:t>
      </w:r>
      <w:r w:rsidRPr="00135719">
        <w:t>, или иные документы, подтверждающие трудовую (служебную) деятельность гражданина;</w:t>
      </w:r>
    </w:p>
    <w:p w:rsidR="008438AB" w:rsidRPr="00135719" w:rsidRDefault="008438AB" w:rsidP="008438AB">
      <w:pPr>
        <w:ind w:right="-2" w:firstLine="709"/>
        <w:jc w:val="both"/>
        <w:rPr>
          <w:b/>
        </w:rPr>
      </w:pPr>
      <w:r w:rsidRPr="00135719">
        <w:lastRenderedPageBreak/>
        <w:t>- копии документов об образовании и о квалификации (</w:t>
      </w:r>
      <w:r w:rsidRPr="00135719">
        <w:rPr>
          <w:u w:val="single"/>
        </w:rPr>
        <w:t>с приложением</w:t>
      </w:r>
      <w:r w:rsidRPr="00135719"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35719">
        <w:rPr>
          <w:b/>
          <w:u w:val="single"/>
        </w:rPr>
        <w:t>заверенные нотариально или кадровой службой по месту работы (службы)</w:t>
      </w:r>
      <w:r w:rsidRPr="00135719">
        <w:rPr>
          <w:b/>
        </w:rPr>
        <w:t>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135719">
        <w:rPr>
          <w:u w:val="single"/>
        </w:rPr>
        <w:t>форма № 001-ГС/у</w:t>
      </w:r>
      <w:r w:rsidRPr="00135719">
        <w:t>);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438AB" w:rsidRPr="00135719" w:rsidRDefault="008438AB" w:rsidP="008438AB">
      <w:pPr>
        <w:ind w:right="-2" w:firstLine="709"/>
        <w:jc w:val="both"/>
      </w:pPr>
      <w:proofErr w:type="gramStart"/>
      <w:r w:rsidRPr="00135719">
        <w:t xml:space="preserve">В соответствии с п. 11 ст. 16 Федерального закона от 27 июля 2004 года № 79-ФЗ </w:t>
      </w:r>
      <w:r w:rsidRPr="00135719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8438AB" w:rsidRPr="00135719" w:rsidRDefault="008438AB" w:rsidP="008438AB">
      <w:pPr>
        <w:ind w:right="-2" w:firstLine="709"/>
        <w:jc w:val="both"/>
      </w:pPr>
      <w:r w:rsidRPr="00135719">
        <w:t>При подаче документов на конкурс гражданин оформляет письменное согласие на обработку персональных данных в Межрайоной ИФНС России №10 по Ставропольскому краю (приложение №</w:t>
      </w:r>
      <w:r>
        <w:t>4</w:t>
      </w:r>
      <w:r w:rsidRPr="00135719">
        <w:t xml:space="preserve"> к объявлению)</w:t>
      </w:r>
      <w:r w:rsidRPr="00135719">
        <w:rPr>
          <w:color w:val="000000"/>
        </w:rPr>
        <w:t>.</w:t>
      </w:r>
    </w:p>
    <w:p w:rsidR="008438AB" w:rsidRPr="00135719" w:rsidRDefault="008438AB" w:rsidP="008438AB">
      <w:pPr>
        <w:ind w:right="-2" w:firstLine="709"/>
        <w:jc w:val="both"/>
      </w:pP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Для участия в конкурсе </w:t>
      </w:r>
      <w:r w:rsidRPr="00135719">
        <w:rPr>
          <w:b/>
          <w:u w:val="single"/>
        </w:rPr>
        <w:t>гражданский служащий</w:t>
      </w:r>
      <w:r w:rsidRPr="00135719">
        <w:rPr>
          <w:b/>
        </w:rPr>
        <w:t xml:space="preserve"> </w:t>
      </w:r>
      <w:r w:rsidRPr="00135719">
        <w:t>представляет следующие документы: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заявление на имя представителя нанимателя;</w:t>
      </w: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135719">
        <w:rPr>
          <w:u w:val="single"/>
        </w:rPr>
        <w:t>число, месяц и год</w:t>
      </w:r>
      <w:r w:rsidRPr="00135719">
        <w:t xml:space="preserve"> - для расчета стажа) с фотографией.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438AB" w:rsidRPr="0091620E" w:rsidRDefault="008438AB" w:rsidP="008438A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35719">
        <w:rPr>
          <w:color w:val="000000"/>
        </w:rPr>
        <w:t xml:space="preserve">Для участия в конкурсе </w:t>
      </w:r>
      <w:r w:rsidRPr="00135719">
        <w:rPr>
          <w:b/>
          <w:color w:val="000000"/>
          <w:u w:val="single"/>
        </w:rPr>
        <w:t>гражданский служащий,</w:t>
      </w:r>
      <w:r w:rsidRPr="00135719">
        <w:rPr>
          <w:color w:val="000000"/>
        </w:rPr>
        <w:t xml:space="preserve"> замещающий должность гражданской службы в</w:t>
      </w:r>
      <w:r w:rsidRPr="00135719">
        <w:t xml:space="preserve"> Межрайоной ИФНС России №10 по Ставропольскому краю</w:t>
      </w:r>
      <w:r w:rsidRPr="00135719">
        <w:rPr>
          <w:color w:val="000000"/>
        </w:rPr>
        <w:t>, подает заявление н</w:t>
      </w:r>
      <w:r>
        <w:rPr>
          <w:color w:val="000000"/>
        </w:rPr>
        <w:t>а имя представителя нанимателя.</w:t>
      </w:r>
    </w:p>
    <w:p w:rsidR="008438AB" w:rsidRPr="00135719" w:rsidRDefault="008438AB" w:rsidP="008438AB">
      <w:pPr>
        <w:ind w:right="-2" w:firstLine="709"/>
        <w:jc w:val="both"/>
      </w:pPr>
      <w:r w:rsidRPr="00135719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438AB" w:rsidRPr="00135719" w:rsidRDefault="008438AB" w:rsidP="008438AB">
      <w:pPr>
        <w:ind w:right="-2" w:firstLine="709"/>
        <w:jc w:val="both"/>
      </w:pPr>
      <w:bookmarkStart w:id="2" w:name="sub_1010"/>
    </w:p>
    <w:p w:rsidR="008438AB" w:rsidRPr="00135719" w:rsidRDefault="008438AB" w:rsidP="008438AB">
      <w:pPr>
        <w:ind w:right="-2" w:firstLine="709"/>
        <w:jc w:val="both"/>
      </w:pPr>
      <w:r w:rsidRPr="00135719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2"/>
    <w:p w:rsidR="008438AB" w:rsidRPr="00135719" w:rsidRDefault="008438AB" w:rsidP="008438AB">
      <w:pPr>
        <w:ind w:right="-2" w:firstLine="709"/>
        <w:jc w:val="both"/>
      </w:pPr>
      <w:r w:rsidRPr="00135719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8438AB" w:rsidRPr="00135719" w:rsidRDefault="008438AB" w:rsidP="008438AB">
      <w:pPr>
        <w:ind w:right="-2" w:firstLine="709"/>
        <w:jc w:val="both"/>
      </w:pPr>
      <w:r w:rsidRPr="00135719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8438AB" w:rsidRPr="00135719" w:rsidRDefault="008438AB" w:rsidP="008438AB">
      <w:pPr>
        <w:ind w:right="-2" w:firstLine="709"/>
        <w:jc w:val="both"/>
      </w:pPr>
      <w:bookmarkStart w:id="3" w:name="sub_1019"/>
      <w:r w:rsidRPr="00135719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3"/>
    <w:p w:rsidR="008438AB" w:rsidRPr="00135719" w:rsidRDefault="008438AB" w:rsidP="008438AB">
      <w:pPr>
        <w:ind w:right="-2" w:firstLine="709"/>
        <w:jc w:val="both"/>
      </w:pPr>
      <w:r w:rsidRPr="00135719"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8438AB" w:rsidRDefault="009E413C" w:rsidP="008438AB">
      <w:pPr>
        <w:ind w:right="-2" w:firstLine="709"/>
        <w:jc w:val="both"/>
      </w:pPr>
      <w:r w:rsidRPr="009E413C">
        <w:t>Метод оценки профессиональных и личностных качеств кандидатов включает в себя написание реферата</w:t>
      </w:r>
      <w:r>
        <w:t>,</w:t>
      </w:r>
      <w:r w:rsidRPr="009E413C">
        <w:t xml:space="preserve"> тестирование и </w:t>
      </w:r>
      <w:bookmarkStart w:id="4" w:name="_GoBack"/>
      <w:bookmarkEnd w:id="4"/>
      <w:r w:rsidRPr="009E413C">
        <w:t>индивидуальное собеседование</w:t>
      </w:r>
      <w:r>
        <w:t xml:space="preserve">. </w:t>
      </w:r>
      <w:r w:rsidR="0021032D" w:rsidRPr="0021032D">
        <w:t xml:space="preserve"> </w:t>
      </w:r>
    </w:p>
    <w:p w:rsidR="0021032D" w:rsidRDefault="0021032D" w:rsidP="0021032D">
      <w:pPr>
        <w:ind w:right="-2" w:firstLine="709"/>
        <w:jc w:val="both"/>
      </w:pPr>
      <w:r>
        <w:lastRenderedPageBreak/>
        <w:t>Реферат должен соответствовать следующим требованиям:</w:t>
      </w:r>
    </w:p>
    <w:p w:rsidR="0021032D" w:rsidRDefault="0021032D" w:rsidP="0021032D">
      <w:pPr>
        <w:ind w:right="-2" w:firstLine="709"/>
        <w:jc w:val="both"/>
      </w:pPr>
      <w:r>
        <w:t>объем реферата - от 7 до 10 страниц (за исключением титульного листа и списка использованной литературы);</w:t>
      </w:r>
    </w:p>
    <w:p w:rsidR="0021032D" w:rsidRDefault="0021032D" w:rsidP="0021032D">
      <w:pPr>
        <w:ind w:right="-2" w:firstLine="709"/>
        <w:jc w:val="both"/>
      </w:pPr>
      <w:r>
        <w:t xml:space="preserve">шрифт -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размер 14, через одинарный интервал.</w:t>
      </w:r>
    </w:p>
    <w:p w:rsidR="0021032D" w:rsidRPr="00852A85" w:rsidRDefault="0021032D" w:rsidP="0021032D">
      <w:pPr>
        <w:ind w:right="-2" w:firstLine="709"/>
        <w:jc w:val="both"/>
      </w:pPr>
      <w:r>
        <w:t>Реферат должен содержать ссылки на использованные источники.</w:t>
      </w: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Тестовые испытания кандидатов проводятся в письменной форме. </w:t>
      </w:r>
      <w:proofErr w:type="gramStart"/>
      <w:r w:rsidRPr="00135719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135719">
          <w:rPr>
            <w:color w:val="000000"/>
          </w:rPr>
          <w:t>Конституции</w:t>
        </w:r>
      </w:hyperlink>
      <w:r w:rsidRPr="00135719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Тест содержит не менее 40 и не более 60 вопросов.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На каждый вопрос теста может быть только один верный вариант ответа.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Подведение результатов тестирования основывается на количестве правильных ответов.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Тестирование считается пройденным, если кандидат правильно ответил на 70 и более процентов заданных вопросов.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8438AB" w:rsidRPr="00135719" w:rsidRDefault="008438AB" w:rsidP="008438AB">
      <w:pPr>
        <w:ind w:right="-2" w:firstLine="709"/>
        <w:jc w:val="both"/>
      </w:pPr>
      <w:bookmarkStart w:id="5" w:name="sub_1021"/>
      <w:r w:rsidRPr="00135719">
        <w:t>Решение конкурсной комиссии принимается в отсутствие кандидата.</w:t>
      </w:r>
      <w:bookmarkEnd w:id="5"/>
    </w:p>
    <w:p w:rsidR="008438AB" w:rsidRPr="00135719" w:rsidRDefault="008438AB" w:rsidP="008438AB">
      <w:pPr>
        <w:ind w:right="-2" w:firstLine="709"/>
        <w:jc w:val="both"/>
      </w:pPr>
      <w:r w:rsidRPr="00135719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По результатам конкурса издается </w:t>
      </w:r>
      <w:r w:rsidRPr="00135719">
        <w:rPr>
          <w:color w:val="000000"/>
        </w:rPr>
        <w:t xml:space="preserve">приказ </w:t>
      </w:r>
      <w:r w:rsidRPr="00135719">
        <w:t xml:space="preserve">Межрайоной ИФНС России №10 по Ставропольскому краю </w:t>
      </w:r>
      <w:r w:rsidRPr="00135719">
        <w:rPr>
          <w:color w:val="000000"/>
        </w:rPr>
        <w:t>о назначении победителя</w:t>
      </w:r>
      <w:r w:rsidRPr="00135719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438AB" w:rsidRPr="00135719" w:rsidRDefault="008438AB" w:rsidP="008438AB">
      <w:pPr>
        <w:ind w:right="-2" w:firstLine="709"/>
        <w:jc w:val="both"/>
      </w:pPr>
    </w:p>
    <w:p w:rsidR="008438AB" w:rsidRDefault="008438AB" w:rsidP="008438AB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6" w:name="sub_1024"/>
      <w:bookmarkEnd w:id="1"/>
      <w:r w:rsidRPr="002E04FC">
        <w:t xml:space="preserve">Прием документов для участия в конкурсе будет </w:t>
      </w:r>
      <w:r w:rsidRPr="00D261ED">
        <w:rPr>
          <w:color w:val="000000"/>
        </w:rPr>
        <w:t xml:space="preserve">проводиться </w:t>
      </w:r>
      <w:r w:rsidRPr="00D261ED">
        <w:rPr>
          <w:b/>
          <w:color w:val="000000"/>
        </w:rPr>
        <w:t xml:space="preserve">с </w:t>
      </w:r>
      <w:r w:rsidR="002D3CF4">
        <w:rPr>
          <w:b/>
          <w:color w:val="000000"/>
        </w:rPr>
        <w:t>16</w:t>
      </w:r>
      <w:r>
        <w:rPr>
          <w:b/>
          <w:color w:val="000000"/>
        </w:rPr>
        <w:t xml:space="preserve"> </w:t>
      </w:r>
      <w:r w:rsidR="002D3CF4">
        <w:rPr>
          <w:b/>
          <w:color w:val="000000"/>
        </w:rPr>
        <w:t>октября</w:t>
      </w:r>
      <w:r>
        <w:rPr>
          <w:b/>
          <w:color w:val="000000"/>
        </w:rPr>
        <w:t xml:space="preserve">  по </w:t>
      </w:r>
      <w:r w:rsidR="002D3CF4">
        <w:rPr>
          <w:b/>
          <w:color w:val="000000"/>
        </w:rPr>
        <w:t xml:space="preserve">                                  05 ноября</w:t>
      </w:r>
      <w:r>
        <w:rPr>
          <w:b/>
          <w:color w:val="000000"/>
        </w:rPr>
        <w:t xml:space="preserve"> </w:t>
      </w:r>
      <w:r w:rsidRPr="00FC73A4">
        <w:rPr>
          <w:b/>
          <w:color w:val="000000"/>
        </w:rPr>
        <w:t>201</w:t>
      </w:r>
      <w:r>
        <w:rPr>
          <w:b/>
          <w:color w:val="000000"/>
        </w:rPr>
        <w:t>9 </w:t>
      </w:r>
      <w:r w:rsidRPr="00FC73A4">
        <w:rPr>
          <w:b/>
          <w:color w:val="000000"/>
        </w:rPr>
        <w:t>года</w:t>
      </w:r>
      <w:r w:rsidRPr="00FC73A4">
        <w:rPr>
          <w:color w:val="000000"/>
        </w:rPr>
        <w:t xml:space="preserve">. </w:t>
      </w:r>
    </w:p>
    <w:p w:rsidR="008438AB" w:rsidRPr="00E04B1F" w:rsidRDefault="008438AB" w:rsidP="008438AB">
      <w:pPr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E04B1F">
        <w:rPr>
          <w:bCs/>
          <w:color w:val="000000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8438AB" w:rsidRPr="00FC73A4" w:rsidRDefault="008438AB" w:rsidP="008438AB">
      <w:pPr>
        <w:ind w:right="-2" w:firstLine="720"/>
        <w:jc w:val="both"/>
      </w:pPr>
      <w:r w:rsidRPr="00FC73A4">
        <w:t>Адрес приема документов:</w:t>
      </w:r>
      <w:r>
        <w:t xml:space="preserve"> Ставропольский край, г. Ессентуки</w:t>
      </w:r>
      <w:r w:rsidRPr="00FC73A4">
        <w:t>, ул. </w:t>
      </w:r>
      <w:r>
        <w:t>Ленина</w:t>
      </w:r>
      <w:r w:rsidRPr="00FC73A4">
        <w:t xml:space="preserve"> д. 3, Межрайонная ИФНС России № </w:t>
      </w:r>
      <w:r>
        <w:t>10</w:t>
      </w:r>
      <w:r w:rsidRPr="00FC73A4">
        <w:t xml:space="preserve"> по Ставропольскому краю; </w:t>
      </w:r>
      <w:r>
        <w:t xml:space="preserve">кабинет №41, </w:t>
      </w:r>
      <w:hyperlink r:id="rId10" w:history="1">
        <w:r w:rsidRPr="00FC73A4">
          <w:rPr>
            <w:rStyle w:val="ad"/>
          </w:rPr>
          <w:t>www.nalog.ru</w:t>
        </w:r>
      </w:hyperlink>
      <w:r w:rsidRPr="00FC73A4">
        <w:t>.</w:t>
      </w:r>
    </w:p>
    <w:p w:rsidR="008438AB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Время приема документов: понедельник</w:t>
      </w:r>
      <w:r w:rsidR="002D3CF4">
        <w:t xml:space="preserve"> </w:t>
      </w:r>
      <w:r w:rsidRPr="00FC73A4">
        <w:t>-</w:t>
      </w:r>
      <w:r>
        <w:t xml:space="preserve"> </w:t>
      </w:r>
      <w:r w:rsidRPr="00FC73A4">
        <w:t xml:space="preserve">четверг с </w:t>
      </w:r>
      <w:r>
        <w:t>08</w:t>
      </w:r>
      <w:r w:rsidRPr="00FC73A4">
        <w:t>.</w:t>
      </w:r>
      <w:r>
        <w:t>3</w:t>
      </w:r>
      <w:r w:rsidRPr="00FC73A4">
        <w:t>0 до 1</w:t>
      </w:r>
      <w:r>
        <w:t>7</w:t>
      </w:r>
      <w:r w:rsidRPr="00FC73A4">
        <w:t>.</w:t>
      </w:r>
      <w:r>
        <w:t>15</w:t>
      </w:r>
      <w:r w:rsidRPr="00FC73A4">
        <w:t>, пятница с 0</w:t>
      </w:r>
      <w:r>
        <w:t>8.3</w:t>
      </w:r>
      <w:r w:rsidRPr="00FC73A4">
        <w:t>0</w:t>
      </w:r>
      <w:r>
        <w:t xml:space="preserve"> </w:t>
      </w:r>
      <w:r w:rsidRPr="00FC73A4">
        <w:t>до 16.</w:t>
      </w:r>
      <w:r>
        <w:t>0</w:t>
      </w:r>
      <w:r w:rsidRPr="00FC73A4">
        <w:t xml:space="preserve">0, перерыв на обед с </w:t>
      </w:r>
      <w:r>
        <w:t>12</w:t>
      </w:r>
      <w:r w:rsidRPr="00FC73A4">
        <w:t>.</w:t>
      </w:r>
      <w:r>
        <w:t>3</w:t>
      </w:r>
      <w:r w:rsidRPr="00FC73A4">
        <w:t xml:space="preserve">0 </w:t>
      </w:r>
      <w:proofErr w:type="gramStart"/>
      <w:r w:rsidRPr="00FC73A4">
        <w:t>до</w:t>
      </w:r>
      <w:proofErr w:type="gramEnd"/>
      <w:r w:rsidRPr="00FC73A4">
        <w:t xml:space="preserve"> 13.</w:t>
      </w:r>
      <w:r>
        <w:t>00</w:t>
      </w:r>
      <w:r w:rsidRPr="00FC73A4">
        <w:t xml:space="preserve">. Ответственный за прием документов – </w:t>
      </w:r>
      <w:r w:rsidR="002D3CF4">
        <w:t xml:space="preserve">заместитель начальника </w:t>
      </w:r>
      <w:r>
        <w:t xml:space="preserve">отдела общего обеспечения </w:t>
      </w:r>
      <w:r w:rsidR="002D3CF4">
        <w:t>Швец Ирина Александровна</w:t>
      </w:r>
      <w:r w:rsidRPr="00FC73A4">
        <w:t>.</w:t>
      </w:r>
    </w:p>
    <w:p w:rsidR="008438AB" w:rsidRPr="00FC73A4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Контактные телефоны: (879</w:t>
      </w:r>
      <w:r>
        <w:t>34</w:t>
      </w:r>
      <w:r w:rsidRPr="00FC73A4">
        <w:t xml:space="preserve">) </w:t>
      </w:r>
      <w:r>
        <w:t>6-45-12</w:t>
      </w:r>
      <w:r w:rsidRPr="00FC73A4">
        <w:t>, (</w:t>
      </w:r>
      <w:proofErr w:type="spellStart"/>
      <w:r w:rsidRPr="00FC73A4">
        <w:t>внутр</w:t>
      </w:r>
      <w:proofErr w:type="spellEnd"/>
      <w:r w:rsidRPr="00FC73A4">
        <w:t>. 8</w:t>
      </w:r>
      <w:r>
        <w:t>(</w:t>
      </w:r>
      <w:r w:rsidRPr="00FC73A4">
        <w:t>26)-</w:t>
      </w:r>
      <w:r>
        <w:t>2</w:t>
      </w:r>
      <w:r w:rsidRPr="00FC73A4">
        <w:t>40</w:t>
      </w:r>
      <w:r w:rsidR="002D3CF4">
        <w:t>0</w:t>
      </w:r>
      <w:r w:rsidRPr="00FC73A4">
        <w:t>).</w:t>
      </w:r>
    </w:p>
    <w:p w:rsidR="008438AB" w:rsidRPr="00710F5E" w:rsidRDefault="008438AB" w:rsidP="008438AB">
      <w:pPr>
        <w:autoSpaceDE w:val="0"/>
        <w:autoSpaceDN w:val="0"/>
        <w:adjustRightInd w:val="0"/>
        <w:ind w:firstLine="708"/>
        <w:jc w:val="both"/>
      </w:pPr>
      <w:bookmarkStart w:id="7" w:name="sub_1027"/>
      <w:bookmarkEnd w:id="6"/>
      <w:proofErr w:type="gramStart"/>
      <w:r w:rsidRPr="00710F5E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710F5E">
        <w:rPr>
          <w:color w:val="000000"/>
        </w:rPr>
        <w:t xml:space="preserve">), в соответствии с Правилами </w:t>
      </w:r>
      <w:r w:rsidRPr="00710F5E">
        <w:t xml:space="preserve">представления документов в электронном виде, утвержденными Постановлением Правительства РФ от 05.03.2018 </w:t>
      </w:r>
      <w:r w:rsidR="002D3CF4">
        <w:t>№</w:t>
      </w:r>
      <w:r w:rsidRPr="00710F5E">
        <w:t xml:space="preserve"> 227.</w:t>
      </w:r>
      <w:proofErr w:type="gramEnd"/>
    </w:p>
    <w:p w:rsidR="008438AB" w:rsidRPr="00710F5E" w:rsidRDefault="008438AB" w:rsidP="008438AB">
      <w:pPr>
        <w:ind w:right="-2" w:firstLine="709"/>
        <w:jc w:val="both"/>
      </w:pPr>
      <w:bookmarkStart w:id="8" w:name="sub_1026"/>
      <w:proofErr w:type="gramStart"/>
      <w:r w:rsidRPr="00710F5E"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</w:t>
      </w:r>
      <w:r w:rsidRPr="00710F5E">
        <w:lastRenderedPageBreak/>
        <w:t>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8438AB" w:rsidRPr="00710F5E" w:rsidRDefault="008438AB" w:rsidP="008438AB">
      <w:pPr>
        <w:ind w:right="-2" w:firstLine="709"/>
        <w:jc w:val="both"/>
      </w:pPr>
      <w:r w:rsidRPr="00710F5E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8438AB" w:rsidRPr="00710F5E" w:rsidRDefault="008438AB" w:rsidP="008438AB">
      <w:pPr>
        <w:autoSpaceDE w:val="0"/>
        <w:autoSpaceDN w:val="0"/>
        <w:adjustRightInd w:val="0"/>
        <w:ind w:firstLine="708"/>
        <w:jc w:val="both"/>
      </w:pPr>
      <w:bookmarkStart w:id="9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9"/>
    <w:p w:rsidR="008438AB" w:rsidRPr="00710F5E" w:rsidRDefault="008438AB" w:rsidP="008438AB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bookmarkEnd w:id="7"/>
    <w:bookmarkEnd w:id="8"/>
    <w:p w:rsidR="008438AB" w:rsidRDefault="008438AB" w:rsidP="008438AB">
      <w:pPr>
        <w:ind w:right="-2" w:firstLine="720"/>
        <w:jc w:val="both"/>
      </w:pPr>
      <w:r w:rsidRPr="00FC73A4">
        <w:t xml:space="preserve">Конкурс на замещение вакантных должностей государственной гражданской службы </w:t>
      </w:r>
      <w:r w:rsidRPr="00F058E7">
        <w:rPr>
          <w:b/>
          <w:color w:val="000000"/>
        </w:rPr>
        <w:t xml:space="preserve">планируется </w:t>
      </w:r>
      <w:r w:rsidRPr="00FC73A4">
        <w:rPr>
          <w:b/>
          <w:color w:val="000000"/>
        </w:rPr>
        <w:t xml:space="preserve">провести </w:t>
      </w:r>
      <w:r w:rsidR="002D3CF4">
        <w:rPr>
          <w:b/>
          <w:color w:val="000000"/>
        </w:rPr>
        <w:t>02</w:t>
      </w:r>
      <w:r>
        <w:rPr>
          <w:b/>
          <w:color w:val="000000"/>
        </w:rPr>
        <w:t>.</w:t>
      </w:r>
      <w:r w:rsidR="009B3CCB">
        <w:rPr>
          <w:b/>
          <w:color w:val="000000"/>
        </w:rPr>
        <w:t>1</w:t>
      </w:r>
      <w:r w:rsidR="002D3CF4">
        <w:rPr>
          <w:b/>
          <w:color w:val="000000"/>
        </w:rPr>
        <w:t>2</w:t>
      </w:r>
      <w:r>
        <w:rPr>
          <w:b/>
          <w:color w:val="000000"/>
        </w:rPr>
        <w:t xml:space="preserve">.2019  </w:t>
      </w:r>
      <w:r w:rsidRPr="00FC73A4">
        <w:t>по адресу: </w:t>
      </w:r>
      <w:r>
        <w:t>Ставропольский край, г. Ессентуки</w:t>
      </w:r>
      <w:r w:rsidRPr="00FC73A4">
        <w:t>, ул. </w:t>
      </w:r>
      <w:r>
        <w:t>Ленина,</w:t>
      </w:r>
      <w:r w:rsidRPr="00FC73A4">
        <w:t> 3</w:t>
      </w:r>
      <w:r>
        <w:t>, кабинет 4</w:t>
      </w:r>
      <w:r w:rsidR="00A20191">
        <w:t>1</w:t>
      </w:r>
      <w:r>
        <w:t>.</w:t>
      </w:r>
    </w:p>
    <w:p w:rsidR="008438AB" w:rsidRPr="00710F5E" w:rsidRDefault="008438AB" w:rsidP="008438AB">
      <w:pPr>
        <w:ind w:right="-2" w:firstLine="709"/>
        <w:jc w:val="both"/>
      </w:pPr>
      <w:r w:rsidRPr="00710F5E">
        <w:t xml:space="preserve">Приложение: </w:t>
      </w:r>
    </w:p>
    <w:p w:rsidR="008438AB" w:rsidRPr="00710F5E" w:rsidRDefault="008438AB" w:rsidP="008438AB">
      <w:pPr>
        <w:ind w:left="709" w:right="-2"/>
        <w:jc w:val="both"/>
      </w:pPr>
      <w:r>
        <w:t>1.</w:t>
      </w:r>
      <w:r w:rsidRPr="00710F5E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8438AB" w:rsidRPr="00710F5E" w:rsidRDefault="008438AB" w:rsidP="008438AB">
      <w:pPr>
        <w:ind w:left="709" w:right="-2"/>
        <w:jc w:val="both"/>
        <w:rPr>
          <w:color w:val="000000"/>
        </w:rPr>
      </w:pPr>
      <w:r>
        <w:rPr>
          <w:color w:val="000000"/>
        </w:rPr>
        <w:t>2.</w:t>
      </w:r>
      <w:r w:rsidRPr="00710F5E">
        <w:rPr>
          <w:color w:val="000000"/>
        </w:rPr>
        <w:t>Анкета.</w:t>
      </w:r>
    </w:p>
    <w:p w:rsidR="008438AB" w:rsidRDefault="008438AB" w:rsidP="008438AB">
      <w:pPr>
        <w:ind w:left="709" w:right="-2"/>
        <w:jc w:val="both"/>
        <w:rPr>
          <w:color w:val="000000"/>
        </w:rPr>
      </w:pPr>
      <w:r>
        <w:rPr>
          <w:color w:val="000000"/>
        </w:rPr>
        <w:t>3.</w:t>
      </w:r>
      <w:r w:rsidRPr="00710F5E">
        <w:rPr>
          <w:color w:val="000000"/>
        </w:rPr>
        <w:t>Образец заполнения анкеты.</w:t>
      </w:r>
    </w:p>
    <w:p w:rsidR="008438AB" w:rsidRPr="00201095" w:rsidRDefault="008438AB" w:rsidP="008438AB">
      <w:pPr>
        <w:ind w:right="-2"/>
        <w:jc w:val="both"/>
      </w:pPr>
      <w:r>
        <w:t xml:space="preserve">            4.</w:t>
      </w:r>
      <w:r w:rsidRPr="00555238">
        <w:t>Согласие на обработку персональных данных.</w:t>
      </w:r>
    </w:p>
    <w:p w:rsidR="008438AB" w:rsidRPr="00710F5E" w:rsidRDefault="008438AB" w:rsidP="008438AB">
      <w:pPr>
        <w:ind w:left="709" w:right="-2"/>
        <w:jc w:val="both"/>
        <w:rPr>
          <w:color w:val="000000"/>
        </w:rPr>
      </w:pPr>
      <w:r>
        <w:rPr>
          <w:color w:val="000000"/>
        </w:rPr>
        <w:t>5.</w:t>
      </w:r>
      <w:r w:rsidRPr="00710F5E">
        <w:rPr>
          <w:color w:val="000000"/>
        </w:rPr>
        <w:t>Проект служебного контракта.</w:t>
      </w:r>
    </w:p>
    <w:p w:rsidR="008438AB" w:rsidRPr="00E04B1F" w:rsidRDefault="008438AB" w:rsidP="008438AB">
      <w:pPr>
        <w:ind w:right="-2"/>
        <w:jc w:val="both"/>
        <w:rPr>
          <w:color w:val="000000"/>
        </w:rPr>
      </w:pPr>
      <w:r>
        <w:rPr>
          <w:color w:val="000000"/>
        </w:rPr>
        <w:t xml:space="preserve">            6.</w:t>
      </w:r>
      <w:r w:rsidRPr="00E04B1F">
        <w:rPr>
          <w:color w:val="000000"/>
        </w:rPr>
        <w:t>Проект</w:t>
      </w:r>
      <w:r>
        <w:rPr>
          <w:color w:val="000000"/>
        </w:rPr>
        <w:t xml:space="preserve">ы </w:t>
      </w:r>
      <w:r w:rsidRPr="00E04B1F">
        <w:rPr>
          <w:color w:val="000000"/>
        </w:rPr>
        <w:t>должностн</w:t>
      </w:r>
      <w:r>
        <w:rPr>
          <w:color w:val="000000"/>
        </w:rPr>
        <w:t xml:space="preserve">ых </w:t>
      </w:r>
      <w:r w:rsidRPr="00E04B1F">
        <w:rPr>
          <w:color w:val="000000"/>
        </w:rPr>
        <w:t>регламент</w:t>
      </w:r>
      <w:r>
        <w:rPr>
          <w:color w:val="000000"/>
        </w:rPr>
        <w:t>ов</w:t>
      </w:r>
      <w:r w:rsidRPr="00E04B1F">
        <w:rPr>
          <w:color w:val="000000"/>
        </w:rPr>
        <w:t>.</w:t>
      </w:r>
    </w:p>
    <w:p w:rsidR="008438AB" w:rsidRPr="00710F5E" w:rsidRDefault="008438AB" w:rsidP="008438AB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8438AB" w:rsidRDefault="008438AB" w:rsidP="008438AB">
      <w:pPr>
        <w:ind w:right="-2" w:firstLine="709"/>
        <w:jc w:val="both"/>
      </w:pPr>
      <w:r w:rsidRPr="00710F5E"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8438AB" w:rsidRDefault="008438AB" w:rsidP="008438AB">
      <w:pPr>
        <w:ind w:right="-2" w:firstLine="720"/>
        <w:jc w:val="both"/>
      </w:pPr>
    </w:p>
    <w:p w:rsidR="008438AB" w:rsidRDefault="008438AB" w:rsidP="008438AB"/>
    <w:p w:rsidR="009D3187" w:rsidRPr="004A69A8" w:rsidRDefault="009D3187" w:rsidP="009D3187">
      <w:pPr>
        <w:tabs>
          <w:tab w:val="left" w:pos="6030"/>
        </w:tabs>
        <w:rPr>
          <w:color w:val="FF0000"/>
          <w:sz w:val="22"/>
          <w:szCs w:val="25"/>
        </w:rPr>
      </w:pPr>
    </w:p>
    <w:sectPr w:rsidR="009D3187" w:rsidRPr="004A69A8">
      <w:headerReference w:type="even" r:id="rId11"/>
      <w:headerReference w:type="default" r:id="rId12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203" w:rsidRDefault="00AB0203">
      <w:r>
        <w:separator/>
      </w:r>
    </w:p>
  </w:endnote>
  <w:endnote w:type="continuationSeparator" w:id="0">
    <w:p w:rsidR="00AB0203" w:rsidRDefault="00AB0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203" w:rsidRDefault="00AB0203">
      <w:r>
        <w:separator/>
      </w:r>
    </w:p>
  </w:footnote>
  <w:footnote w:type="continuationSeparator" w:id="0">
    <w:p w:rsidR="00AB0203" w:rsidRDefault="00AB0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634262"/>
      <w:docPartObj>
        <w:docPartGallery w:val="Page Numbers (Top of Page)"/>
        <w:docPartUnique/>
      </w:docPartObj>
    </w:sdtPr>
    <w:sdtEndPr/>
    <w:sdtContent>
      <w:p w:rsidR="00AC6C3D" w:rsidRDefault="00AC6C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13C">
          <w:rPr>
            <w:noProof/>
          </w:rPr>
          <w:t>4</w:t>
        </w:r>
        <w:r>
          <w:fldChar w:fldCharType="end"/>
        </w:r>
      </w:p>
    </w:sdtContent>
  </w:sdt>
  <w:p w:rsidR="0074474B" w:rsidRDefault="009D3187" w:rsidP="009D3187">
    <w:pPr>
      <w:pStyle w:val="a7"/>
      <w:tabs>
        <w:tab w:val="clear" w:pos="4677"/>
        <w:tab w:val="clear" w:pos="9355"/>
        <w:tab w:val="left" w:pos="70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20"/>
    <w:rsid w:val="000316B9"/>
    <w:rsid w:val="000817D5"/>
    <w:rsid w:val="000A3E8A"/>
    <w:rsid w:val="000B100A"/>
    <w:rsid w:val="00112D2F"/>
    <w:rsid w:val="001146CD"/>
    <w:rsid w:val="00122B57"/>
    <w:rsid w:val="0015631D"/>
    <w:rsid w:val="00193CAF"/>
    <w:rsid w:val="00194C36"/>
    <w:rsid w:val="0019506A"/>
    <w:rsid w:val="001A26D9"/>
    <w:rsid w:val="001A4307"/>
    <w:rsid w:val="001A6B01"/>
    <w:rsid w:val="001C59C8"/>
    <w:rsid w:val="001D09D8"/>
    <w:rsid w:val="0021032D"/>
    <w:rsid w:val="002326C9"/>
    <w:rsid w:val="00245565"/>
    <w:rsid w:val="00251F1C"/>
    <w:rsid w:val="002A5F4E"/>
    <w:rsid w:val="002D3CF4"/>
    <w:rsid w:val="002F09ED"/>
    <w:rsid w:val="0034403E"/>
    <w:rsid w:val="00362E49"/>
    <w:rsid w:val="003639CF"/>
    <w:rsid w:val="00372A01"/>
    <w:rsid w:val="003747C7"/>
    <w:rsid w:val="003B1F28"/>
    <w:rsid w:val="003C0396"/>
    <w:rsid w:val="003E4B5B"/>
    <w:rsid w:val="0040786B"/>
    <w:rsid w:val="004103D0"/>
    <w:rsid w:val="004313DD"/>
    <w:rsid w:val="005004B6"/>
    <w:rsid w:val="00535170"/>
    <w:rsid w:val="005448BF"/>
    <w:rsid w:val="00553DD3"/>
    <w:rsid w:val="00556152"/>
    <w:rsid w:val="005D2F39"/>
    <w:rsid w:val="005E5BA7"/>
    <w:rsid w:val="00615EC0"/>
    <w:rsid w:val="006409A5"/>
    <w:rsid w:val="006A3473"/>
    <w:rsid w:val="006D07DB"/>
    <w:rsid w:val="006F58D4"/>
    <w:rsid w:val="0074474B"/>
    <w:rsid w:val="00760C36"/>
    <w:rsid w:val="00767583"/>
    <w:rsid w:val="007A5DAD"/>
    <w:rsid w:val="007B236E"/>
    <w:rsid w:val="007C738D"/>
    <w:rsid w:val="007F3399"/>
    <w:rsid w:val="007F7713"/>
    <w:rsid w:val="00826CFC"/>
    <w:rsid w:val="00830F30"/>
    <w:rsid w:val="008438AB"/>
    <w:rsid w:val="00852A85"/>
    <w:rsid w:val="00877395"/>
    <w:rsid w:val="008F6720"/>
    <w:rsid w:val="0090108E"/>
    <w:rsid w:val="00923391"/>
    <w:rsid w:val="00946285"/>
    <w:rsid w:val="009547B2"/>
    <w:rsid w:val="00995C03"/>
    <w:rsid w:val="009A5248"/>
    <w:rsid w:val="009B3CCB"/>
    <w:rsid w:val="009D3187"/>
    <w:rsid w:val="009D575F"/>
    <w:rsid w:val="009E413C"/>
    <w:rsid w:val="00A00330"/>
    <w:rsid w:val="00A12E1B"/>
    <w:rsid w:val="00A20191"/>
    <w:rsid w:val="00A26267"/>
    <w:rsid w:val="00A273D1"/>
    <w:rsid w:val="00A34020"/>
    <w:rsid w:val="00AA5763"/>
    <w:rsid w:val="00AB0203"/>
    <w:rsid w:val="00AC6C3D"/>
    <w:rsid w:val="00AC7F58"/>
    <w:rsid w:val="00AD0F24"/>
    <w:rsid w:val="00B05BED"/>
    <w:rsid w:val="00B12E0E"/>
    <w:rsid w:val="00B71EA2"/>
    <w:rsid w:val="00B7457E"/>
    <w:rsid w:val="00BB0F51"/>
    <w:rsid w:val="00BC31A2"/>
    <w:rsid w:val="00BC72AD"/>
    <w:rsid w:val="00BE3B4B"/>
    <w:rsid w:val="00C009A2"/>
    <w:rsid w:val="00C0450D"/>
    <w:rsid w:val="00C44B5B"/>
    <w:rsid w:val="00C606AA"/>
    <w:rsid w:val="00C85BB8"/>
    <w:rsid w:val="00CA4F11"/>
    <w:rsid w:val="00CD2D73"/>
    <w:rsid w:val="00CD2F0D"/>
    <w:rsid w:val="00CD4ADD"/>
    <w:rsid w:val="00CF0AB1"/>
    <w:rsid w:val="00D103CE"/>
    <w:rsid w:val="00DC3E6A"/>
    <w:rsid w:val="00E042DB"/>
    <w:rsid w:val="00E26177"/>
    <w:rsid w:val="00E353E1"/>
    <w:rsid w:val="00E62B11"/>
    <w:rsid w:val="00E85FBE"/>
    <w:rsid w:val="00EA7A94"/>
    <w:rsid w:val="00EC0D2C"/>
    <w:rsid w:val="00ED6C26"/>
    <w:rsid w:val="00F4280C"/>
    <w:rsid w:val="00F43B14"/>
    <w:rsid w:val="00F556C6"/>
    <w:rsid w:val="00F65D25"/>
    <w:rsid w:val="00F77E3A"/>
    <w:rsid w:val="00F90C30"/>
    <w:rsid w:val="00FB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ORDERS_NG2\FORM-OF6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06EFC-0262-4DAA-91DF-5BC4F61F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FORM-OF61_NG2</Template>
  <TotalTime>8</TotalTime>
  <Pages>5</Pages>
  <Words>2253</Words>
  <Characters>12846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Волгина Елена Викторовна</dc:creator>
  <cp:lastModifiedBy>Швец Ирина Александровна</cp:lastModifiedBy>
  <cp:revision>5</cp:revision>
  <cp:lastPrinted>2019-10-11T08:54:00Z</cp:lastPrinted>
  <dcterms:created xsi:type="dcterms:W3CDTF">2019-10-11T09:01:00Z</dcterms:created>
  <dcterms:modified xsi:type="dcterms:W3CDTF">2019-10-14T12:11:00Z</dcterms:modified>
</cp:coreProperties>
</file>